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南银理财创鑫财富牛3号公募人民币理财产品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南银理财创鑫财富牛3号公募人民币理财产品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Z7003220000006（投资者可依据该编码在中国理财网www.chinawealth.com.cn查询理财产品相关信息）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2017年11月30日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1,387,616,894.07份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江苏省国际信托有限责任公司、招商基金管理有限公司、上海国泰君安证券资产管理有限公司、天弘基金管理有限公司、易方达基金管理有限公司、上海东方证券资产管理有限公司、富国基金管理有限公司、景顺长城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Z10008</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1,389,533,674.31</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1.0013</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1.2311</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76"/>
        <w:gridCol w:w="190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467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0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7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0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Z10008</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积极的态度介入权益市场，把握经济复苏+流动性宽松这一有利宏观组合下的投资机会。</w:t>
      </w:r>
      <w:bookmarkStart w:id="0" w:name="_GoBack"/>
      <w:bookmarkEnd w:id="0"/>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本产品主要投向具有良好流动性的金融工具（包括但不限于国内依法发行的债券和证券投资基金等），并对标的进行分散化投资，防范流动性风险。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截至报告期末，本产品份额净值为1.0013元。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99.82%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0.17%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ZJQTT202209270001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国泰君安君享鑫赢添利1号集合资产管理计划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318,332,401.72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22881552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22高淳建设06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149,971,570.29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10.79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ZJQTT202204260021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江苏信托南银1号集合资金信托计划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50,032,345.33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166461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20金交01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166696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20富通01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162659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19虞经开</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185968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22首城02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197858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21兴化03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196333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22常投01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177206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20众鑫01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南京市高淳区建设发展集团有限公司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22高淳建设06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0120080000000287</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南京银行创鑫财富牛3号</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产品投资于关联方承销的证券交易金额150,000,000.00元。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产品与关联方作为交易对手开展的投融资业务交易金额247,877,643.83元。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产品应支付关联方托管费105,734.83元，应支付关联方代销费1,578,965.40元。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229C3966"/>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2441</Words>
  <Characters>3020</Characters>
  <Lines>16</Lines>
  <Paragraphs>4</Paragraphs>
  <TotalTime>23</TotalTime>
  <ScaleCrop>false</ScaleCrop>
  <LinksUpToDate>false</LinksUpToDate>
  <CharactersWithSpaces>3070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2023-01-16T08:19:17Z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