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南银理财珠联璧合行稳一年定开1M公募人民币理财产品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南银理财珠联璧合行稳一年定开1M公募人民币理财产品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Z7003221000032（投资者可依据该编码在中国理财网www.chinawealth.com.cn查询理财产品相关信息）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2019年01月09日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2,844,027,421.78份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Z10020</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2,936,456,715.95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1.0324</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1.2160</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Z10020</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以中性策略应对，保持进</w:t>
      </w:r>
      <w:bookmarkStart w:id="0" w:name="_GoBack"/>
      <w:bookmarkEnd w:id="0"/>
      <w:r>
        <w:rPr>
          <w:rFonts w:hint="eastAsia" w:ascii="方正仿宋_GBK" w:eastAsia="方正仿宋_GBK"/>
          <w:sz w:val="24"/>
          <w:szCs w:val="24"/>
        </w:rPr>
        <w:t>退空间。此外，本产品将积极关注具备较高安全边际的转债标的，以增强产品中长期业绩弹性。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截至报告期末，本产品份额净值为1.0324元。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22088115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315,000,216.63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22金坛建发04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199,998,946.60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6.81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229975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22贴现国债75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159,187,680.00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21088068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21金坛国发01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158,118,847.52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21088059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21句容福地01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100,072,920.74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032191169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21苏新旅游PPN001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99,820,900.00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96,870,080.85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22连云港金东方01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89,994,612.50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162275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19安国投</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88,980,840.00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22088106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79,998,961.79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江苏金坛国发国际投资发展有限公司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21金坛国发01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江苏句容福地生态科技有限公司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21句容福地01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南京江宁经济技术开发集团有限公司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连云港金东方港口投资有限公司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22连云港金东方01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盐城市亭湖区公有资产投资经营有限公司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22亭湖公投01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泰州市城市建设投资集团有限公司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江苏金坛建设发展有限公司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22金坛建发04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0120060000000226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南京银行行稳一年定开1M</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产品投资于关联方承销的证券交易金额150,247,095.89元。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产品与关联方作为交易对手开展的投融资业务交易金额150,247,095.89元。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产品应支付关联方托管费143,370.04元，应支付关联方代销费1,433,701.32元。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2AA77DA2"/>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2799</Words>
  <Characters>3377</Characters>
  <Lines>16</Lines>
  <Paragraphs>4</Paragraphs>
  <TotalTime>23</TotalTime>
  <ScaleCrop>false</ScaleCrop>
  <LinksUpToDate>false</LinksUpToDate>
  <CharactersWithSpaces>3427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2023-01-16T08:33:05Z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