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南银理财珠联璧合致远1902一年定开公募人民币理财产品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南银理财珠联璧合致远1902一年定开公募人民币理财产品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Z7003221000039（投资者可依据该编码在中国理财网www.chinawealth.com.cn查询理财产品相关信息）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2019年02月12日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3,579,178,063.20份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安信基金管理有限责任公司、万家基金管理有限公司、鑫元基金管理有限公司、广发基金管理有限公司、中庚基金管理有限公司、申万菱信基金管理有限公司、中欧基金管理有限公司、华宝基金管理有限公司、华夏基金管理有限公司、上海国泰君安证券资产管理有限公司、华商基金管理有限公司、南方基金管理股份有限公司、招商基金管理有限公司、上海光大证券资产管理有限公司、兴证全球基金管理有限公司、中泰证券(上海)资产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3,640,768,551.62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1.0172</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1.1861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91"/>
        <w:gridCol w:w="188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9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88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9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88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w:t>
      </w:r>
      <w:bookmarkStart w:id="0" w:name="_GoBack"/>
      <w:bookmarkEnd w:id="0"/>
      <w:r>
        <w:rPr>
          <w:rFonts w:hint="eastAsia" w:ascii="方正仿宋_GBK" w:eastAsia="方正仿宋_GBK"/>
          <w:sz w:val="24"/>
          <w:szCs w:val="24"/>
        </w:rPr>
        <w:t>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截至报告期末，本产品份额净值为1.0172元。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91.03%</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3.46%</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4.88%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5.51%</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22088234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22淮安开控02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299,936,243.58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22088232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199,963,009.60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22088219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22金坛建发07</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199,961,420.80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22088225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22镇江文旅01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189,946,672.74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22088226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22启东城投02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169,964,936.40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ZJQTT202209270001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国泰君安君享鑫赢添利1号集合资产管理计划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100,263,531.32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22088237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22盐城交通06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99,982,072.39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031900049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19兴创投资PPN001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79,675,280.00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1980014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19普陀国资债01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61,855,920.00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162939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20六新01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60,017,160.00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泰州海陵城市发展集团有限公司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22海陵城发02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泰州市城市建设投资集团有限公司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镇江文化旅游产业集团有限责任公司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22镇江文旅01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江苏金坛建设发展有限公司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22金坛建发07</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启东城投集团有限公司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22启东城投02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盐城市交通投资建设控股集团有限公司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22盐城交通06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淮安开发控股有限公司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22淮安开控02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0120090000000258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南京银行致远1902一年定开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产品投资于关联方承销的证券交易金额70,098,238.35元。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产品与关联方作为交易对手开展的投融资业务交易金额91,408,764.38元。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产品应支付关联方托管费180,429.48元，应支付关联方代销费2,706,446.80元。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2C4397E"/>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2819</Words>
  <Characters>3433</Characters>
  <Lines>16</Lines>
  <Paragraphs>4</Paragraphs>
  <TotalTime>24</TotalTime>
  <ScaleCrop>false</ScaleCrop>
  <LinksUpToDate>false</LinksUpToDate>
  <CharactersWithSpaces>3483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2023-01-16T08:34:31Z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