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南银理财珠联璧合安稳1909一年定开公募人民币理财产品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南银理财珠联璧合安稳1909一年定开公募人民币理财产品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Z7003221000022（投资者可依据该编码在中国理财网www.chinawealth.com.cn查询理财产品相关信息）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2019年09月05日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1,702,459,720.61份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Z30005</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1,698,999,928.26</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0.9979</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1.1379</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Z30005</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本产品为中长期、定期开放式产品，在运作期内积极采用杠杆、久期等工具获取收益增厚。在四季度期间，本产品依据市场行情积极调仓，适时使用杠杆、久期工具，力求为客户获取业绩增厚。往后看，债市</w:t>
      </w:r>
      <w:bookmarkStart w:id="0" w:name="_GoBack"/>
      <w:bookmarkEnd w:id="0"/>
      <w:r>
        <w:rPr>
          <w:rFonts w:hint="eastAsia" w:ascii="方正仿宋_GBK" w:eastAsia="方正仿宋_GBK"/>
          <w:sz w:val="24"/>
          <w:szCs w:val="24"/>
        </w:rPr>
        <w:t>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截至报告期末，本产品份额净值为0.9979元。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22881248</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22空港枢纽01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349,343,525.37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20.56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22881179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139,675,041.83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22881299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22淮安交控07</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124,664,774.48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7.34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100,090,108.13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5.89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22881279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22金坛交通05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88,798,717.75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22881332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22华诚医学03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79,781,913.26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4.70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032100319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21上虞经开PPN001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50,126,650.00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22881235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22运和城投01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49,896,567.35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48,513,161.43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197097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21东泰02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45,000,000.00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泰州华诚医学投资集团有限公司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22华诚医学03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常州市金坛区交通产业集团有限公司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22金坛交通05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南京空港枢纽经济区投资发展有限公司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22空港枢纽01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扬州市运和城市建设投资集团有限公司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22运和城投01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266</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淮安市交通控股集团有限公司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22淮安交控07</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261</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常州市城市建设(集团)有限公司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22常州城建09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242</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0120090000000319</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南京银行安稳1909一年定开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产品投资于关联方承销的证券交易金额225,002,060.27元。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产品投资关联方作为管理人的资产管理产品交易金额100,000,000.00元。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产品应支付关联方托管费85,822.20元，应支付关联方代销费810,334.62元。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29B05F7"/>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2640</Words>
  <Characters>3234</Characters>
  <Lines>16</Lines>
  <Paragraphs>4</Paragraphs>
  <TotalTime>23</TotalTime>
  <ScaleCrop>false</ScaleCrop>
  <LinksUpToDate>false</LinksUpToDate>
  <CharactersWithSpaces>3284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2023-01-16T08:42:57Z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