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南银理财珠联璧合安稳1910一年定开公募人民币理财产品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南银理财珠联璧合安稳1910一年定开公募人民币理财产品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2019年10月10日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2,442,952,545.00份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鑫元基金管理有限公司、中融基金管理有限公司、招商基金管理有限公司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2,434,826,070.83</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0.9966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1.1405</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w:t>
      </w:r>
      <w:bookmarkStart w:id="0" w:name="_GoBack"/>
      <w:bookmarkEnd w:id="0"/>
      <w:r>
        <w:rPr>
          <w:rFonts w:hint="eastAsia" w:ascii="方正仿宋_GBK" w:eastAsia="方正仿宋_GBK"/>
          <w:sz w:val="24"/>
          <w:szCs w:val="24"/>
        </w:rPr>
        <w:t>往后看，债市多空博弈加剧，整体缺乏方向性。后续操作上产品将以中性策略应对震荡行情，保持进退空间，静待政策及市场逐步明朗。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22881378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22徐州高新01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348,878,313.00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ZZGJT202007150001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中融基金-鑫福1号集合资产管理计划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338,646,198.57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22881386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22宿迁新城01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199,435,174.46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22881381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22建德国资05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189,388,623.45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22881480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22望涛投资01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149,925,773.79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119,900,085.52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22881388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22盐城东方04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99,714,820.61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22881374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22盛州集团01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99,667,500.14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032000929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20宁东新城PPN001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62,932,401.00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招商基金-安鑫2号集合资产管理计划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54,405,445.99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建德市国有资产经营有限公司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22建德国资06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盐城东方投资开发集团有限公司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22盐城东方06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盐城东方投资开发集团有限公司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22盐城东方04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宿迁市新城控股集团有限公司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22宿迁新城01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盐城盛州集团有限公司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22盛州集团01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江苏望涛投资建设有限公司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22望涛投资01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徐州高新技术产业开发区国有资产经营有限公司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22徐州高新01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建德市国有资产经营有限公司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22建德国资05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0120010000000318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南京银行安稳1910一年定开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产品投资于关联方承销的证券交易金额1,201,014,246.58元。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产品投资关联方作为管理人的资产管理产品交易金额120,000,000.00元。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产品应支付关联方托管费99,444.88元，应支付关联方代销费977,491.19元。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 w:val="79A10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2721</Words>
  <Characters>3337</Characters>
  <Lines>16</Lines>
  <Paragraphs>4</Paragraphs>
  <TotalTime>23</TotalTime>
  <ScaleCrop>false</ScaleCrop>
  <LinksUpToDate>false</LinksUpToDate>
  <CharactersWithSpaces>3387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2023-01-16T08:43:19Z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