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南银理财珠联璧合悦稳开放式公募人民币理财产品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南银理财珠联璧合悦稳开放式公募人民币理财产品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Z7003220000012（投资者可依据该编码在中国理财网www.chinawealth.com.cn查询理财产品相关信息）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2020年05月28日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11,028,787,475.55份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江苏省国际信托有限责任公司、太平洋资产管理有限责任公司、中融基金管理有限公司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A31001</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12,166,343,429.92</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1.1031</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1.1031</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产品操作稳健中性，投资标的兼顾票息与流动性，并在保证产品流动性安全和资金成本可控的情况下，适当运用杠杆增厚收益。在四季度期间，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当前市场整体缺乏明确方向性，后续操作上产品将以中性策略应对，保持进退空间。</w:t>
      </w:r>
    </w:p>
    <w:p>
      <w:pPr>
        <w:spacing w:before="240" w:after="72" w:line="360" w:lineRule="auto"/>
        <w:rPr>
          <w:rFonts w:ascii="方正仿宋_GBK" w:eastAsia="方正仿宋_GBK"/>
          <w:b/>
          <w:sz w:val="24"/>
          <w:szCs w:val="24"/>
        </w:rPr>
      </w:pPr>
      <w:bookmarkStart w:id="0" w:name="_GoBack"/>
      <w:bookmarkEnd w:id="0"/>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当前市场资金面合理充裕，产品坚持稳健操作，维持合理的流动性水平。后续将紧密跟踪、研判市场变化，优化产品资产负债结构，设置合理的杠杆水平，防范产品流动性风险。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截至报告期末，本产品份额净值为1.1031元。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200303</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20进出03</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200,100,600.00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019666</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140,445,926.28</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102100332</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21六合新城MTN001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131,638,390.00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102001972</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20常高新MTN003</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130,769,600.00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032101001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21惠通投资PPN001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116,997,118.00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0.96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032100163</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21徐州经开PPN001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100,744,300.00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019663</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21国债15</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100,672,000.00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019674</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22国债09</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100,052,000.00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0.82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167426</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20泗宏01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100,000,804.82</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0.82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194301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22福清01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0.82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0120070000000400</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南京银行悦稳</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产品投资于关联方承销的证券交易金额233,059,520.53元。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产品与关联方作为交易对手开展的投融资业务交易金额1,052,559,021.91元。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产品投资关联方作为管理人的资产管理产品交易金额20,000,000.00元。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产品应支付关联方托管费819,089.92元，应支付关联方代销费7,908,803.98元。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1FD3ABC"/>
    <w:rsid w:val="57DD4EC8"/>
    <w:rsid w:val="5F31781B"/>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1794</Words>
  <Characters>2324</Characters>
  <Lines>14</Lines>
  <Paragraphs>4</Paragraphs>
  <TotalTime>0</TotalTime>
  <ScaleCrop>false</ScaleCrop>
  <LinksUpToDate>false</LinksUpToDate>
  <CharactersWithSpaces>2357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2023-01-13T10:23:58Z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