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南银理财珠联璧合致远2010一年定开公募人民币理财产品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南银理财珠联璧合致远2010一年定开公募人民币理财产品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Z7003221000045（投资者可依据该编码在中国理财网www.chinawealth.com.cn查询理财产品相关信息）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2020年10月21日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462,282,104.50份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银施罗德基金管理有限公司、华宝基金管理有限公司、万家基金管理有限公司、中欧基金管理有限公司、鑫元基金管理有限公司、富国基金管理有限公司、中信期货有限公司、安信基金管理有限责任公司、天弘基金管理有限公司、中庚基金管理有限公司、华泰柏瑞基金管理有限公司、南方基金管理股份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Z20005</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456,763,719.45</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0.9880</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1.0819</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16"/>
        <w:gridCol w:w="1964"/>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1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64"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1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6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Z20005</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国内基本面数据维持弱势，疫情防控优化伴随冬季疫情高发期，感染人数明显增长，对经济活动形成明显压制，出口下行压力也明显增强。政策层面继续发力对冲经济下行压力，疫情防控动态优化，房地产行业政策频出。国内货币政策整体偏松，海外加息有触顶迹象。</w:t>
      </w:r>
      <w:r>
        <w:rPr>
          <w:rFonts w:hint="eastAsia" w:ascii="方正仿宋_GBK" w:eastAsia="方正仿宋_GBK"/>
          <w:sz w:val="24"/>
          <w:szCs w:val="24"/>
        </w:rPr>
        <w:br w:type="textWrapping" w:clear="all"/>
      </w:r>
      <w:r>
        <w:rPr>
          <w:rFonts w:hint="eastAsia" w:ascii="方正仿宋_GBK" w:eastAsia="方正仿宋_GBK"/>
          <w:sz w:val="24"/>
          <w:szCs w:val="24"/>
        </w:rPr>
        <w:t xml:space="preserve">    市场方面，疫情防控政策与房地产政策的变化成为影响四季度股债市场的关键因素。随着预期的转变，债券市场逐步出现调整，随后引发机构踩踏，尤其是信用债打破了此前的资产荒格局。总体来看，四季度债券收益率整体呈现了明显的上行，至季末10年期国债收益率上行7bp至2.84%，3年期AA+信用债收益率则大幅上行75bp至3.57%。权益市场则先抑后扬，在10月末触底后转为震荡上行，板块轮动加剧。沪深300指数四季度上涨1.75%，但全年仍大幅下跌21.63%，年度跌幅近10年来仅次于2018年。</w:t>
      </w:r>
      <w:r>
        <w:rPr>
          <w:rFonts w:hint="eastAsia" w:ascii="方正仿宋_GBK" w:eastAsia="方正仿宋_GBK"/>
          <w:sz w:val="24"/>
          <w:szCs w:val="24"/>
        </w:rPr>
        <w:br w:type="textWrapping" w:clear="all"/>
      </w:r>
      <w:r>
        <w:rPr>
          <w:rFonts w:hint="eastAsia" w:ascii="方正仿宋_GBK" w:eastAsia="方正仿宋_GBK"/>
          <w:sz w:val="24"/>
          <w:szCs w:val="24"/>
        </w:rPr>
        <w:t xml:space="preserve">    展望后市，债券市场依然多空交织，一方面，经济复苏的一致预期对债市难言有利，另一方面，资金面有望保持平稳偏松，叠加跨年后的机构配置需求，对债券资产形成支撑。预计利率债将维持震荡行情。而信用债已处于明显的超调位置，信用利差处于历史高位，配置价值凸显。随着负反馈的结束，信用债的定价将重回基本面，本产品也将积极把握当前信用债的投资机会，为投资者提供稳健回报。权益方面，A股市场当前估值较为便宜，具备中长期配置价值，而过去一年压制股票市场的负面因素都出现了缓解。本产品将以更为积极</w:t>
      </w:r>
      <w:bookmarkStart w:id="0" w:name="_GoBack"/>
      <w:bookmarkEnd w:id="0"/>
      <w:r>
        <w:rPr>
          <w:rFonts w:hint="eastAsia" w:ascii="方正仿宋_GBK" w:eastAsia="方正仿宋_GBK"/>
          <w:sz w:val="24"/>
          <w:szCs w:val="24"/>
        </w:rPr>
        <w:t>的态度介入权益市场，把握经济复苏+流动性宽松这一有利宏观组合下的投资机会。</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主要投向具有良好流动性的金融工具（包括但不限于国内依法发行的债券和证券投资基金等），并对标的进行分散化投资，防范流动性风险。本产品所投资的非标准化债权类资产的投资比例，不超过产品说明书约定的比例上限，资产到期日不晚于本产品的最近一次开放日。</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截至报告期末，本产品份额净值为0.9880元。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91.26%</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91.70%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3.25%</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4.45%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5.49%</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3.85%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22881483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22镇江交通09</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99,912,046.03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21.87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102001972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20常高新MTN003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30,177,600.00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6.61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102280695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22盐城资产MTN001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29,726,340.00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6.51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175341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20信保Y1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20,190,800.00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4.42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188957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21创鸿04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20,099,340.00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4.40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175685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21牡丹01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20,081,380.00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4.40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197629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21沂投06</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20,052,060.00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4.39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167794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20宁运01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20,048,280.00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4.39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162255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19泰投02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20,030,460.00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4.39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032280551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22中兴国资PPN001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19,700,040.00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4.31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镇江交通产业集团有限公司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22镇江交通09</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0120090000000461</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南京银行致远2010一年定开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产品投资于关联方承销的证券交易金额150,471,761.65元。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产品与关联方作为交易对手开展的投融资业务交易金额30,454,315.07元。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产品投资关联方作为管理人的资产管理产品交易金额1,500,000.00元。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产品应支付关联方托管费34,349.22元，应支付关联方代销费515,313.35元。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61A79BE"/>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2515</Words>
  <Characters>3103</Characters>
  <Lines>16</Lines>
  <Paragraphs>4</Paragraphs>
  <TotalTime>23</TotalTime>
  <ScaleCrop>false</ScaleCrop>
  <LinksUpToDate>false</LinksUpToDate>
  <CharactersWithSpaces>3153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2023-01-16T08:57:35Z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