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南银理财珠联璧合致远2011一年定开公募人民币理财产品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南银理财珠联璧合致远2011一年定开公募人民币理财产品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Z7003221000044（投资者可依据该编码在中国理财网www.chinawealth.com.cn查询理财产品相关信息）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2020年11月12日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370,756,287.60份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中信期货有限公司、安信基金管理有限责任公司、天弘基金管理有限公司、富国基金管理有限公司、中欧基金管理有限公司、华泰柏瑞基金管理有限公司、华宝基金管理有限公司、鑫元基金管理有限公司、华商基金管理有限公司、南方基金管理股份有限公司、交银施罗德基金管理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Z20006</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369,135,437.45</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0.9956</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1.0826</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Z20006</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极</w:t>
      </w:r>
      <w:bookmarkStart w:id="0" w:name="_GoBack"/>
      <w:bookmarkEnd w:id="0"/>
      <w:r>
        <w:rPr>
          <w:rFonts w:hint="eastAsia" w:ascii="方正仿宋_GBK" w:eastAsia="方正仿宋_GBK"/>
          <w:sz w:val="24"/>
          <w:szCs w:val="24"/>
        </w:rPr>
        <w:t>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截至报告期末，本产品份额净值为0.9956元。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90.91%</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91.36%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4.06%</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5.17%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5.03%</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3.47%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22881567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22泰州鑫泰02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119,996,102.41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32.51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177327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20金坛06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20,232,360.00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188957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21创鸿04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20,099,340.00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197878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21创鸿06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20,085,800.00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133154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21淮资03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19,960,020.00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194051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22淮建02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19,923,660.00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5.40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ZZGJT202005290001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鑫元基金-鑫安利得51号</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19,839,729.32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162255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19泰投02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15,022,845.00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167841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20金坛05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10,086,820.00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162491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19运和02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10,072,270.00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2.73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泰州鑫泰集团有限公司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22泰州鑫泰02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0120090000000480</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南京银行致远2011一年定开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产品投资于关联方承销的证券交易金额120,000,000.00元。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产品与关联方作为交易对手开展的投融资业务交易金额10,124,616.44元。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产品投资关联方作为管理人的资产管理产品交易金额21,000,000.00元。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产品应支付关联方托管费38,289.60元，应支付关联方代销费574,217.04元。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 w:val="75C63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2515</Words>
  <Characters>3094</Characters>
  <Lines>16</Lines>
  <Paragraphs>4</Paragraphs>
  <TotalTime>23</TotalTime>
  <ScaleCrop>false</ScaleCrop>
  <LinksUpToDate>false</LinksUpToDate>
  <CharactersWithSpaces>3144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2023-01-16T08:58:28Z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