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南银理财珠联璧合理财管理计划4号开放式公募人民币理财产品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南银理财珠联璧合理财管理计划4号开放式公募人民币理财产品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Z7003220000017（投资者可依据该编码在中国理财网www.chinawealth.com.cn查询理财产品相关信息）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2020年10月22日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12,065,885,533.50份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方基金管理股份有限公司、招商基金管理有限公司、广发基金管理有限公司、交银施罗德基金管理有限公司、天弘基金管理有限公司、兴证全球基金管理有限公司、兴业基金管理有限公司、景顺长城基金管理有限公司、易方达基金管理有限公司、万家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Z11005</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8,330,406,976.97</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1.0802</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1.0802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Z11006</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4,704,516,445.70</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1.0804</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1.0804</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01"/>
        <w:gridCol w:w="197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7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7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Z11005</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7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Z11006</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-2.38%</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疫情管控放松叠加地产政策调整，市场对经济基本面的强预期压倒弱现实，债市随之出现快速调整。而在低利率环境下，市场的快速调整引发了机构踩踏出现，债券市场负反馈随之形成。总体来看，四季度期间利率出现明显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当前依然缺乏方向性。从利多因素看，第一，为了呵护弱现实下的基本面以及为开年信贷投放做保障，预计跨年后资金面有望维持平稳偏松状态；第二，跨年后机构配置需求的自然回归，将对债券资产表现形成支撑。而利空因素则主要为年初信贷开门红、两会前政策发力等对机构做多情绪的压制。总体来看，当前认为年初债市调整风险可控，后期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客户周期型、开放式理财产品，在保证产品流动性安全的基础上，适时、适度采用杠杆、久期等工具获取收益增厚。在四季度期间，本产品依据市场行情于左侧调仓，提前降低杠杆、久期，力求降低市场波动所造成的冲击。往后看，债市多空博弈加剧。短期内，资金利率平稳叠加配置需求修复，预期市场将出现阶段性企稳修复；中期看，基本面已反复磨底</w:t>
      </w:r>
      <w:bookmarkStart w:id="0" w:name="_GoBack"/>
      <w:bookmarkEnd w:id="0"/>
      <w:r>
        <w:rPr>
          <w:rFonts w:hint="eastAsia" w:ascii="方正仿宋_GBK" w:eastAsia="方正仿宋_GBK"/>
          <w:sz w:val="24"/>
          <w:szCs w:val="24"/>
        </w:rPr>
        <w:t>确认，利率料将难以走出单边下行行情。当前市场整体缺乏明确方向性，后续操作上产品将以中性策略应对，保持进退空间。</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截至报告期末，本产品Z11005份额净值为1.0802元，Z11006份额净值为1.0804元。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ZJQTT202103220021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南方基金恒远尊享1号集合资产管理计划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488,516,484.27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3.75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220201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22国开01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250,009,250.00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113052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兴业转债</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232,605,659.71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010168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天弘安利短债A</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205,592,028.93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032100060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21江东控股PPN001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200,566,200.00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220404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22农发04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199,761,000.00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1928013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19民生银行永续债</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197,776,400.00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178019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21迪投01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220206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22国开06</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169,873,350.00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032100112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21渝高新PPN001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155,138,260.00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0120060000000472</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南京银行理财管理计划4号</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产品投资于关联方承销的证券交易金额80,090,827.40元。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产品与关联方作为交易对手开展的投融资业务交易金额913,288,539.71元。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产品应支付关联方托管费851,398.06元，应支付关联方代销费8,234,592.55元。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 w:val="7E447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2616</Words>
  <Characters>3231</Characters>
  <Lines>16</Lines>
  <Paragraphs>4</Paragraphs>
  <TotalTime>23</TotalTime>
  <ScaleCrop>false</ScaleCrop>
  <LinksUpToDate>false</LinksUpToDate>
  <CharactersWithSpaces>3283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2023-01-16T08:59:31Z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