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南银理财珠联璧合致远（最低持有371天）公募人民币理财产品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南银理财珠联璧合致远（最低持有371天）公募人民币理财产品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Z7003222000027（投资者可依据该编码在中国理财网www.chinawealth.com.cn查询理财产品相关信息）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2022年04月21日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267,606,519.65份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景顺长城基金管理有限公司、中欧基金管理有限公司、交银施罗德基金管理有限公司、华宝基金管理有限公司、富国基金管理有限公司、招商基金管理有限公司、南方基金管理股份有限公司、华商基金管理有限公司、兴业基金管理有限公司、上海东方证券资产管理有限公司、易方达基金管理有限公司、鹏华基金管理有限公司、华泰柏瑞基金管理有限公司、天弘基金管理有限公司、鑫沅资产管理有限公司、安信基金管理有限责任公司、万家基金管理有限公司、中信期货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Z20008</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145,539,607.27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1.0066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Z20009</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123,918,168.29</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1.0072</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1.0072</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Z20008</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Z20009</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w:t>
      </w:r>
      <w:bookmarkStart w:id="0" w:name="_GoBack"/>
      <w:bookmarkEnd w:id="0"/>
      <w:r>
        <w:rPr>
          <w:rFonts w:hint="eastAsia" w:ascii="方正仿宋_GBK" w:eastAsia="方正仿宋_GBK"/>
          <w:sz w:val="24"/>
          <w:szCs w:val="24"/>
        </w:rPr>
        <w:t>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截至报告期末，本产品Z20008份额净值为1.0066元，Z20009份额净值为1.0072元。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94.63%</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94.44%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2.33%</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3.04%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2.25%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ZZGJT202007060001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鑫沅资产金梅花141号集合资产管理计划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174,254,099.36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64.67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197373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21镇风01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10,017,230.00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002651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东方红汇利债券A</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9,882,594.00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鹏华基金南华1号集合资产管理计划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8,875,899.29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019674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7,898,743.90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ZJQTT202203210001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招商基金-安鑫1号集合资产管理计划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6,741,108.44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019666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5,850,157.95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000385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景顺长城景颐双利债券A</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4,986,124.27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ZJQTT202101180001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易方达基金鸿鹤1号集合资产管理计划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4,919,539.14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420102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天弘永利债券B</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4,912,896.83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0120020000000803</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南银理财致远最低持有371天</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产品投资关联方作为管理人的资产管理产品交易金额32,000,000.00元。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产品应支付关联方托管费12,615.10元，应支付关联方代销费111,828.59元。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3C62E31"/>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2598</Words>
  <Characters>3226</Characters>
  <Lines>16</Lines>
  <Paragraphs>4</Paragraphs>
  <TotalTime>23</TotalTime>
  <ScaleCrop>false</ScaleCrop>
  <LinksUpToDate>false</LinksUpToDate>
  <CharactersWithSpaces>3278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2023-01-16T09:04:19Z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