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南银理财珠联璧合悦稳（最低持有280天）公募人民币理财产品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南银理财珠联璧合悦稳（最低持有280天）公募人民币理财产品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Z7003222000028（投资者可依据该编码在中国理财网www.chinawealth.com.cn查询理财产品相关信息）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2022年04月27日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458,283,679.83份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鹏华基金管理有限公司、鑫元基金管理有限公司、江苏省国际信托有限责任公司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A32005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295,423,601.05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1.0184</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1.0184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A32006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171,407,800.21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1.0190</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1.0190</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A32005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A32006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产品操作稳健中性，投资标的兼顾票息与流动性，并在保证产品流动性安全和资金成本可控的情况下，适当运用杠杆增厚收益。在四季度期间，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w:t>
      </w:r>
      <w:bookmarkStart w:id="0" w:name="_GoBack"/>
      <w:bookmarkEnd w:id="0"/>
      <w:r>
        <w:rPr>
          <w:rFonts w:hint="eastAsia" w:ascii="方正仿宋_GBK" w:eastAsia="方正仿宋_GBK"/>
          <w:sz w:val="24"/>
          <w:szCs w:val="24"/>
        </w:rPr>
        <w:t>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当前市场资金面合理充裕，产品坚持稳健操作，维持合理的流动性水平。后续将紧密跟踪、研判市场变化，优化产品资产负债结构，设置合理的杠杆水平，防范产品流动性风险。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截至报告期末，本产品A32005份额净值为1.0184元，A32006份额净值为1.0190元。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ZJQTT202207200001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171,579,864.81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77,418,413.72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194404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22如开02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12,034,440.00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194652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22浔城01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194489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22长建02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137620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22连城G4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194501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22永兴01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182353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22宁高01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182391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22杭湾01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0120050000000806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南银理财悦稳最低持有280天</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产品与关联方作为交易对手开展的投融资业务交易金额10,257,082.19元。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产品投资关联方作为管理人的资产管理产品交易金额33,000,000.00元。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产品应支付关联方托管费22,310.82元，应支付关联方代销费160,647.95元。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3CB7423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2645</Words>
  <Characters>3248</Characters>
  <Lines>16</Lines>
  <Paragraphs>4</Paragraphs>
  <TotalTime>23</TotalTime>
  <ScaleCrop>false</ScaleCrop>
  <LinksUpToDate>false</LinksUpToDate>
  <CharactersWithSpaces>3300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2023-01-16T09:04:49Z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