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bookmarkStart w:id="0" w:name="_GoBack"/>
      <w:bookmarkEnd w:id="0"/>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南银理财珠联璧合鑫逸稳一年68期封闭式公募人民币理财产品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7"/>
        <w:tblpPr w:leftFromText="180" w:rightFromText="180" w:vertAnchor="text" w:tblpY="1"/>
        <w:tblOverlap w:val="never"/>
        <w:tblW w:w="8897" w:type="dxa"/>
        <w:jc w:val="center"/>
        <w:tblInd w:w="0" w:type="dxa"/>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南银理财珠联璧合鑫逸稳一年68期封闭式公募人民币理财产品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Z7003222000043（投资者可依据该编码在中国理财网www.chinawealth.com.cn查询理财产品相关信息）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封闭式净值型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2022年07月13日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679,370,275.00份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鑫元基金管理有限公司、华夏基金管理有限公司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Y30068</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75,988,821.58</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1.0087</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1.0087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Y31068</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609,887,019.97</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1.0096</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1.0096</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    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报告期内，本产品以帮客户实现稳定收益为目标，力求产品净值的稳定增长，产品主要投资于定制债券专户及优质非标债权资产，其中专户严把信用风险、注重分散投资、灵活管理久期，非标债权资产严选标的、锁定收益。</w:t>
      </w:r>
      <w:r>
        <w:rPr>
          <w:rFonts w:hint="eastAsia" w:ascii="方正仿宋_GBK" w:eastAsia="方正仿宋_GBK" w:hAnsiTheme="minorHAnsi" w:cstheme="minorBidi"/>
          <w:sz w:val="24"/>
          <w:szCs w:val="24"/>
          <w:lang w:val="en-US" w:eastAsia="zh-CN"/>
        </w:rPr>
        <w:t xml:space="preserve">                 </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截至报告期末，本产品Y30068份额净值为1.0087元，Y31068份额净值为1.0096元。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鑫元基金-鑫安利得52号集合资产管理计划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157,964,540.67</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23.03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ZJQTT202202230001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鑫元基金-鑫安利得59号集合资产管理计划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155,091,476.21</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22.61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22881019</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22常州城建06</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22881007</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22宿迁运河港04</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22881038</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22建湖城建01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8.75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LRZCZ202207210058</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融资业务债权收益权转让及远期受让-平安证券-鑫逸稳一年68期-第1期-20220726</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ZJQTT202103180021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华夏基金恒益1号集合资产管理计划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39,304,605.14</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5.73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22088961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22常州新航01</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15,000,000.00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宿迁市运河港区开发集团有限公司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22宿迁运河港04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平安证券股份有限公司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融资业务债权收益权转让及远期受让-平安证券-鑫逸稳一年68期-第1期-20220726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两融资产转让</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常州新航建设发展集团有限公司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22常州新航01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建湖县城市建设投资集团有限公司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22建湖城建01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0120030000000850</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南银理财鑫逸稳一年68期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产品应支付关联方托管费34,628.88元，应支付关联方代销费112,775.21元。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黑体_GBK">
    <w:altName w:val="Arial Unicode MS"/>
    <w:panose1 w:val="03000509000000000000"/>
    <w:charset w:val="86"/>
    <w:family w:val="script"/>
    <w:pitch w:val="default"/>
    <w:sig w:usb0="00000000" w:usb1="00000000" w:usb2="00000010" w:usb3="00000000" w:csb0="00040000" w:csb1="00000000"/>
  </w:font>
  <w:font w:name="方正黑体简体">
    <w:altName w:val="Arial Unicode MS"/>
    <w:panose1 w:val="03000509000000000000"/>
    <w:charset w:val="86"/>
    <w:family w:val="script"/>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8647F2F"/>
    <w:rsid w:val="1F1A3BC0"/>
    <w:rsid w:val="2651710C"/>
    <w:rsid w:val="2C5F4270"/>
    <w:rsid w:val="341F714B"/>
    <w:rsid w:val="36F145F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F7D9B9EB.dotm</Template>
  <Company>cc</Company>
  <Pages>5</Pages>
  <Words>315</Words>
  <Characters>1799</Characters>
  <Lines>14</Lines>
  <Paragraphs>4</Paragraphs>
  <ScaleCrop>false</ScaleCrop>
  <LinksUpToDate>false</LinksUpToDate>
  <CharactersWithSpaces>2110</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兆尹科技</cp:lastModifiedBy>
  <dcterms:modified xsi:type="dcterms:W3CDTF">2023-01-13T08:17:55Z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